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0C5" w:rsidRPr="009A0D34" w:rsidRDefault="002870C5" w:rsidP="00B5085F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A0D34">
        <w:rPr>
          <w:rFonts w:ascii="Times New Roman" w:hAnsi="Times New Roman"/>
          <w:b/>
          <w:sz w:val="24"/>
          <w:szCs w:val="24"/>
          <w:u w:val="single"/>
        </w:rPr>
        <w:t>Структура урока закрепления знаний и способов действий</w:t>
      </w:r>
    </w:p>
    <w:p w:rsidR="002870C5" w:rsidRPr="00307890" w:rsidRDefault="002870C5" w:rsidP="00056684">
      <w:pPr>
        <w:spacing w:line="240" w:lineRule="auto"/>
        <w:rPr>
          <w:rFonts w:ascii="Times New Roman" w:hAnsi="Times New Roman"/>
          <w:sz w:val="24"/>
          <w:szCs w:val="24"/>
        </w:rPr>
      </w:pPr>
      <w:r w:rsidRPr="00307890">
        <w:rPr>
          <w:rFonts w:ascii="Times New Roman" w:hAnsi="Times New Roman"/>
          <w:sz w:val="24"/>
          <w:szCs w:val="24"/>
        </w:rPr>
        <w:t xml:space="preserve">Предмет </w:t>
      </w:r>
      <w:r>
        <w:rPr>
          <w:rFonts w:ascii="Times New Roman" w:hAnsi="Times New Roman"/>
          <w:b/>
          <w:sz w:val="24"/>
          <w:szCs w:val="24"/>
        </w:rPr>
        <w:t>математика 3</w:t>
      </w:r>
      <w:r w:rsidRPr="00307890">
        <w:rPr>
          <w:rFonts w:ascii="Times New Roman" w:hAnsi="Times New Roman"/>
          <w:b/>
          <w:sz w:val="24"/>
          <w:szCs w:val="24"/>
        </w:rPr>
        <w:t xml:space="preserve"> класс</w:t>
      </w:r>
      <w:r w:rsidRPr="00307890">
        <w:rPr>
          <w:rFonts w:ascii="Times New Roman" w:hAnsi="Times New Roman"/>
          <w:sz w:val="24"/>
          <w:szCs w:val="24"/>
        </w:rPr>
        <w:t xml:space="preserve">         Дата__________</w:t>
      </w:r>
    </w:p>
    <w:p w:rsidR="002870C5" w:rsidRPr="00056684" w:rsidRDefault="002870C5" w:rsidP="0005668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56684">
        <w:rPr>
          <w:rFonts w:ascii="Times New Roman" w:hAnsi="Times New Roman"/>
          <w:b/>
          <w:sz w:val="24"/>
          <w:szCs w:val="24"/>
        </w:rPr>
        <w:t xml:space="preserve">Тема: </w:t>
      </w:r>
      <w:r w:rsidRPr="00056684">
        <w:rPr>
          <w:rFonts w:ascii="Times New Roman" w:hAnsi="Times New Roman"/>
          <w:sz w:val="24"/>
          <w:szCs w:val="24"/>
        </w:rPr>
        <w:t>Умножение на 10 и на 100</w:t>
      </w:r>
    </w:p>
    <w:p w:rsidR="002870C5" w:rsidRPr="00056684" w:rsidRDefault="002870C5" w:rsidP="0005668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56684">
        <w:rPr>
          <w:rFonts w:ascii="Times New Roman" w:hAnsi="Times New Roman"/>
          <w:b/>
          <w:sz w:val="24"/>
          <w:szCs w:val="24"/>
        </w:rPr>
        <w:t>Цель</w:t>
      </w:r>
      <w:r w:rsidRPr="00056684">
        <w:rPr>
          <w:rFonts w:ascii="Times New Roman" w:hAnsi="Times New Roman"/>
          <w:sz w:val="24"/>
          <w:szCs w:val="24"/>
        </w:rPr>
        <w:t xml:space="preserve">: Формировать умения умножать на 10 и на 100. </w:t>
      </w:r>
    </w:p>
    <w:p w:rsidR="002870C5" w:rsidRDefault="002870C5" w:rsidP="00056684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6684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2870C5" w:rsidRDefault="002870C5" w:rsidP="0005668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56684">
        <w:rPr>
          <w:rFonts w:ascii="Times New Roman" w:hAnsi="Times New Roman"/>
          <w:sz w:val="24"/>
          <w:szCs w:val="24"/>
        </w:rPr>
        <w:t>1. Обеспечить закрепление правила умножения на 10 и на 100,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6684">
        <w:rPr>
          <w:rFonts w:ascii="Times New Roman" w:hAnsi="Times New Roman"/>
          <w:sz w:val="24"/>
          <w:szCs w:val="24"/>
        </w:rPr>
        <w:t>навыков устных и письменных вычислений, умения выполнять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6684">
        <w:rPr>
          <w:rFonts w:ascii="Times New Roman" w:hAnsi="Times New Roman"/>
          <w:sz w:val="24"/>
          <w:szCs w:val="24"/>
        </w:rPr>
        <w:t xml:space="preserve">действия с </w:t>
      </w:r>
      <w:r>
        <w:rPr>
          <w:rFonts w:ascii="Times New Roman" w:hAnsi="Times New Roman"/>
          <w:sz w:val="24"/>
          <w:szCs w:val="24"/>
        </w:rPr>
        <w:t>величинами</w:t>
      </w:r>
    </w:p>
    <w:p w:rsidR="002870C5" w:rsidRDefault="002870C5" w:rsidP="0005668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56684">
        <w:rPr>
          <w:rFonts w:ascii="Times New Roman" w:hAnsi="Times New Roman"/>
          <w:sz w:val="24"/>
          <w:szCs w:val="24"/>
        </w:rPr>
        <w:t xml:space="preserve"> 2. Формировать умение составлять и решать задачи, умение решать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6684">
        <w:rPr>
          <w:rFonts w:ascii="Times New Roman" w:hAnsi="Times New Roman"/>
          <w:sz w:val="24"/>
          <w:szCs w:val="24"/>
        </w:rPr>
        <w:t>примеры, используя правило умножения.</w:t>
      </w:r>
    </w:p>
    <w:p w:rsidR="002870C5" w:rsidRPr="00056684" w:rsidRDefault="002870C5" w:rsidP="0005668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56684">
        <w:rPr>
          <w:rFonts w:ascii="Times New Roman" w:hAnsi="Times New Roman"/>
          <w:sz w:val="24"/>
          <w:szCs w:val="24"/>
        </w:rPr>
        <w:t>3. Способствовать воспитанию культуры общения на уроке, чувства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6684">
        <w:rPr>
          <w:rFonts w:ascii="Times New Roman" w:hAnsi="Times New Roman"/>
          <w:sz w:val="24"/>
          <w:szCs w:val="24"/>
        </w:rPr>
        <w:t>товарищества, взаимопомощи, коллективизма.</w:t>
      </w:r>
    </w:p>
    <w:p w:rsidR="002870C5" w:rsidRPr="00056684" w:rsidRDefault="002870C5" w:rsidP="00056684">
      <w:pPr>
        <w:spacing w:line="240" w:lineRule="auto"/>
        <w:ind w:left="1980" w:hanging="1980"/>
        <w:jc w:val="both"/>
        <w:rPr>
          <w:rFonts w:ascii="Times New Roman" w:hAnsi="Times New Roman"/>
          <w:sz w:val="24"/>
          <w:szCs w:val="24"/>
        </w:rPr>
      </w:pPr>
      <w:r w:rsidRPr="00307890">
        <w:rPr>
          <w:rFonts w:ascii="Times New Roman" w:hAnsi="Times New Roman"/>
          <w:b/>
          <w:sz w:val="24"/>
          <w:szCs w:val="24"/>
        </w:rPr>
        <w:t>Оборудование:</w:t>
      </w:r>
      <w:r w:rsidRPr="00307890">
        <w:rPr>
          <w:rFonts w:ascii="Times New Roman" w:hAnsi="Times New Roman"/>
          <w:sz w:val="24"/>
          <w:szCs w:val="24"/>
        </w:rPr>
        <w:t xml:space="preserve"> </w:t>
      </w:r>
      <w:r w:rsidRPr="00056684">
        <w:rPr>
          <w:rFonts w:ascii="Times New Roman" w:hAnsi="Times New Roman"/>
          <w:sz w:val="24"/>
          <w:szCs w:val="24"/>
        </w:rPr>
        <w:t>учебник, тетради, карточки, презентация к уроку.</w:t>
      </w:r>
    </w:p>
    <w:p w:rsidR="002870C5" w:rsidRPr="00307890" w:rsidRDefault="002870C5" w:rsidP="00056684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07890">
        <w:rPr>
          <w:rFonts w:ascii="Times New Roman" w:hAnsi="Times New Roman"/>
          <w:b/>
          <w:sz w:val="24"/>
          <w:szCs w:val="24"/>
        </w:rPr>
        <w:t>Тип урока: Урок повторения знаний, учитель Нестеренко Виктория Викторовна МОУ «Пролетарская средняя общеобразовательная школа №1»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7150"/>
        <w:gridCol w:w="1851"/>
        <w:gridCol w:w="3697"/>
      </w:tblGrid>
      <w:tr w:rsidR="002870C5" w:rsidRPr="00115013" w:rsidTr="008459AD">
        <w:tc>
          <w:tcPr>
            <w:tcW w:w="2088" w:type="dxa"/>
          </w:tcPr>
          <w:p w:rsidR="002870C5" w:rsidRPr="00115013" w:rsidRDefault="002870C5" w:rsidP="001150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Этапы урока</w:t>
            </w:r>
          </w:p>
        </w:tc>
        <w:tc>
          <w:tcPr>
            <w:tcW w:w="7150" w:type="dxa"/>
          </w:tcPr>
          <w:p w:rsidR="002870C5" w:rsidRPr="00115013" w:rsidRDefault="002870C5" w:rsidP="001150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Деятельность учителя</w:t>
            </w:r>
          </w:p>
        </w:tc>
        <w:tc>
          <w:tcPr>
            <w:tcW w:w="1851" w:type="dxa"/>
          </w:tcPr>
          <w:p w:rsidR="002870C5" w:rsidRPr="00115013" w:rsidRDefault="002870C5" w:rsidP="001150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Деятельность обучающихся</w:t>
            </w:r>
          </w:p>
        </w:tc>
        <w:tc>
          <w:tcPr>
            <w:tcW w:w="3697" w:type="dxa"/>
          </w:tcPr>
          <w:p w:rsidR="002870C5" w:rsidRPr="00115013" w:rsidRDefault="002870C5" w:rsidP="001150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Формирование УУД</w:t>
            </w:r>
          </w:p>
        </w:tc>
      </w:tr>
      <w:tr w:rsidR="002870C5" w:rsidRPr="00115013" w:rsidTr="008459AD">
        <w:tc>
          <w:tcPr>
            <w:tcW w:w="2088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1.Организационный этап</w:t>
            </w:r>
          </w:p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50" w:type="dxa"/>
          </w:tcPr>
          <w:p w:rsidR="002870C5" w:rsidRPr="00056684" w:rsidRDefault="002870C5" w:rsidP="00056684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6684">
              <w:rPr>
                <w:rFonts w:ascii="Times New Roman" w:hAnsi="Times New Roman"/>
                <w:b/>
                <w:i/>
                <w:sz w:val="24"/>
                <w:szCs w:val="24"/>
              </w:rPr>
              <w:t>1.Проверка готовности к уроку.</w:t>
            </w:r>
          </w:p>
          <w:p w:rsidR="002870C5" w:rsidRPr="00056684" w:rsidRDefault="002870C5" w:rsidP="00056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684">
              <w:rPr>
                <w:rFonts w:ascii="Times New Roman" w:hAnsi="Times New Roman"/>
                <w:sz w:val="24"/>
                <w:szCs w:val="24"/>
              </w:rPr>
              <w:t>-Оцените своё рабочее место. Если вы приготовили к уроку все принадлежности, то можете садиться.</w:t>
            </w:r>
          </w:p>
          <w:p w:rsidR="002870C5" w:rsidRPr="00056684" w:rsidRDefault="002870C5" w:rsidP="00056684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6684">
              <w:rPr>
                <w:rFonts w:ascii="Times New Roman" w:hAnsi="Times New Roman"/>
                <w:b/>
                <w:i/>
                <w:sz w:val="24"/>
                <w:szCs w:val="24"/>
              </w:rPr>
              <w:t>2. Создание эмоционального настроя. (слайд 1)</w:t>
            </w:r>
          </w:p>
          <w:p w:rsidR="002870C5" w:rsidRPr="00056684" w:rsidRDefault="002870C5" w:rsidP="00056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684">
              <w:rPr>
                <w:rFonts w:ascii="Times New Roman" w:hAnsi="Times New Roman"/>
                <w:sz w:val="24"/>
                <w:szCs w:val="24"/>
              </w:rPr>
              <w:t>-Глубоко вдохните и выдохните. Выдохните тревогу, беспокойство, вдохните в себя зимнюю свежесть, тепло солнечных лучей. Мы с вами многому уже научились, многое узнали, и сегодняшний урок не пройдёт для нас бесследно. Приятной всем работы на уроке!</w:t>
            </w:r>
          </w:p>
        </w:tc>
        <w:tc>
          <w:tcPr>
            <w:tcW w:w="1851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</w:tcPr>
          <w:p w:rsidR="002870C5" w:rsidRPr="00115013" w:rsidRDefault="002870C5" w:rsidP="00115013">
            <w:pPr>
              <w:shd w:val="clear" w:color="auto" w:fill="FFFFFF"/>
              <w:spacing w:after="0" w:line="240" w:lineRule="auto"/>
              <w:ind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: положительное отношение к школе, учению, желание учиться, адекватное представление о школе, о поведении в процессе учебной деятельности. </w:t>
            </w:r>
          </w:p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волевая саморегуляция.</w:t>
            </w:r>
          </w:p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Коммуникативные: 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планирование учебного сотрудничества с учителем и со сверстниками.</w:t>
            </w:r>
          </w:p>
        </w:tc>
      </w:tr>
      <w:tr w:rsidR="002870C5" w:rsidRPr="00115013" w:rsidTr="008459AD">
        <w:tc>
          <w:tcPr>
            <w:tcW w:w="2088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 Мотивация.</w:t>
            </w:r>
          </w:p>
        </w:tc>
        <w:tc>
          <w:tcPr>
            <w:tcW w:w="7150" w:type="dxa"/>
          </w:tcPr>
          <w:p w:rsidR="002870C5" w:rsidRPr="00056684" w:rsidRDefault="002870C5" w:rsidP="00056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684">
              <w:rPr>
                <w:rFonts w:ascii="Times New Roman" w:hAnsi="Times New Roman"/>
                <w:sz w:val="24"/>
                <w:szCs w:val="24"/>
              </w:rPr>
              <w:t>Математика - прекрасный урок,</w:t>
            </w:r>
          </w:p>
          <w:p w:rsidR="002870C5" w:rsidRPr="00056684" w:rsidRDefault="002870C5" w:rsidP="00056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684">
              <w:rPr>
                <w:rFonts w:ascii="Times New Roman" w:hAnsi="Times New Roman"/>
                <w:sz w:val="24"/>
                <w:szCs w:val="24"/>
              </w:rPr>
              <w:t xml:space="preserve">Надо познать любой уголок! </w:t>
            </w:r>
          </w:p>
          <w:p w:rsidR="002870C5" w:rsidRPr="00056684" w:rsidRDefault="002870C5" w:rsidP="00056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684">
              <w:rPr>
                <w:rFonts w:ascii="Times New Roman" w:hAnsi="Times New Roman"/>
                <w:sz w:val="24"/>
                <w:szCs w:val="24"/>
              </w:rPr>
              <w:t xml:space="preserve">Задачи, примеры или танграм, </w:t>
            </w:r>
          </w:p>
          <w:p w:rsidR="002870C5" w:rsidRPr="00056684" w:rsidRDefault="002870C5" w:rsidP="00056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684">
              <w:rPr>
                <w:rFonts w:ascii="Times New Roman" w:hAnsi="Times New Roman"/>
                <w:sz w:val="24"/>
                <w:szCs w:val="24"/>
              </w:rPr>
              <w:t>Числа и цифры нужны будут нам!</w:t>
            </w:r>
          </w:p>
          <w:p w:rsidR="002870C5" w:rsidRPr="00056684" w:rsidRDefault="002870C5" w:rsidP="00056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684">
              <w:rPr>
                <w:rFonts w:ascii="Times New Roman" w:hAnsi="Times New Roman"/>
                <w:sz w:val="24"/>
                <w:szCs w:val="24"/>
              </w:rPr>
              <w:t>-Чему  вы учитесь на уроках математики? Зачем вам это надо?</w:t>
            </w:r>
          </w:p>
          <w:p w:rsidR="002870C5" w:rsidRPr="00056684" w:rsidRDefault="002870C5" w:rsidP="00056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684">
              <w:rPr>
                <w:rFonts w:ascii="Times New Roman" w:hAnsi="Times New Roman"/>
                <w:sz w:val="24"/>
                <w:szCs w:val="24"/>
              </w:rPr>
              <w:t>- Как будем работать на уроке? (творчески, внимательно, дружно)</w:t>
            </w:r>
          </w:p>
          <w:p w:rsidR="002870C5" w:rsidRPr="00056684" w:rsidRDefault="002870C5" w:rsidP="00056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684">
              <w:rPr>
                <w:rFonts w:ascii="Times New Roman" w:hAnsi="Times New Roman"/>
                <w:sz w:val="24"/>
                <w:szCs w:val="24"/>
              </w:rPr>
              <w:t>- Открыли тетради, записали число, классная работа.</w:t>
            </w:r>
          </w:p>
        </w:tc>
        <w:tc>
          <w:tcPr>
            <w:tcW w:w="1851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</w:tcPr>
          <w:p w:rsidR="002870C5" w:rsidRPr="00115013" w:rsidRDefault="002870C5" w:rsidP="00056684">
            <w:pPr>
              <w:shd w:val="clear" w:color="auto" w:fill="FFFFFF"/>
              <w:spacing w:after="0" w:line="240" w:lineRule="auto"/>
              <w:ind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870C5" w:rsidRPr="00115013" w:rsidRDefault="002870C5" w:rsidP="00056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sz w:val="20"/>
                <w:szCs w:val="20"/>
              </w:rPr>
              <w:t>адекватно воспринимать оценку учителя, контроль и оценка прогнозирования.</w:t>
            </w:r>
          </w:p>
          <w:p w:rsidR="002870C5" w:rsidRPr="00115013" w:rsidRDefault="002870C5" w:rsidP="00056684">
            <w:pPr>
              <w:shd w:val="clear" w:color="auto" w:fill="FFFFFF"/>
              <w:spacing w:after="0" w:line="240" w:lineRule="auto"/>
              <w:ind w:right="4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1501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уметь 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формиро</w:t>
            </w:r>
            <w:r w:rsidRPr="00115013">
              <w:rPr>
                <w:rFonts w:ascii="Times New Roman" w:hAnsi="Times New Roman"/>
                <w:sz w:val="20"/>
                <w:szCs w:val="20"/>
              </w:rPr>
              <w:softHyphen/>
              <w:t xml:space="preserve">вать коммуникативно-речевые действия, направленные на учет позиции собеседника (вслух говорит один, а другие внимательно </w:t>
            </w:r>
            <w:r w:rsidRPr="00115013">
              <w:rPr>
                <w:rFonts w:ascii="Times New Roman" w:hAnsi="Times New Roman"/>
                <w:spacing w:val="-2"/>
                <w:sz w:val="20"/>
                <w:szCs w:val="20"/>
              </w:rPr>
              <w:t>слушают), конструктивные способы взаимо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действия с окружающими.</w:t>
            </w:r>
          </w:p>
        </w:tc>
      </w:tr>
      <w:tr w:rsidR="002870C5" w:rsidRPr="00115013" w:rsidTr="008459AD">
        <w:tc>
          <w:tcPr>
            <w:tcW w:w="2088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Сообщение темы урока. Целеполагание.</w:t>
            </w:r>
          </w:p>
        </w:tc>
        <w:tc>
          <w:tcPr>
            <w:tcW w:w="7150" w:type="dxa"/>
          </w:tcPr>
          <w:p w:rsidR="002870C5" w:rsidRPr="00056684" w:rsidRDefault="002870C5" w:rsidP="00056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684">
              <w:rPr>
                <w:rFonts w:ascii="Times New Roman" w:hAnsi="Times New Roman"/>
                <w:sz w:val="24"/>
                <w:szCs w:val="24"/>
              </w:rPr>
              <w:t>1)А вот чем мы будем заниматься сегодня на уроке, вы скажите сами, после того как выполните задания в группах по карточкам.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462"/>
              <w:gridCol w:w="3462"/>
            </w:tblGrid>
            <w:tr w:rsidR="002870C5" w:rsidRPr="00056684" w:rsidTr="00C62103">
              <w:tc>
                <w:tcPr>
                  <w:tcW w:w="4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70C5" w:rsidRPr="00056684" w:rsidRDefault="002870C5" w:rsidP="00056684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6684">
                    <w:rPr>
                      <w:rFonts w:ascii="Times New Roman" w:hAnsi="Times New Roman"/>
                      <w:sz w:val="24"/>
                      <w:szCs w:val="24"/>
                    </w:rPr>
                    <w:t>1. Вставь пропущенное число:</w:t>
                  </w:r>
                </w:p>
                <w:p w:rsidR="002870C5" w:rsidRPr="00056684" w:rsidRDefault="002870C5" w:rsidP="00056684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870C5" w:rsidRPr="00056684" w:rsidRDefault="002870C5" w:rsidP="00056684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6684">
                    <w:rPr>
                      <w:rFonts w:ascii="Times New Roman" w:hAnsi="Times New Roman"/>
                      <w:sz w:val="24"/>
                      <w:szCs w:val="24"/>
                    </w:rPr>
                    <w:t>32 ∙ ⁮ = 320             ⁮ ∙ 4 = 400</w:t>
                  </w:r>
                </w:p>
                <w:p w:rsidR="002870C5" w:rsidRPr="00056684" w:rsidRDefault="002870C5" w:rsidP="00056684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6684">
                    <w:rPr>
                      <w:rFonts w:ascii="Times New Roman" w:hAnsi="Times New Roman"/>
                      <w:sz w:val="24"/>
                      <w:szCs w:val="24"/>
                    </w:rPr>
                    <w:t>48 ∙ ⁮ = 480             ⁮ ∙ 8 = 800</w:t>
                  </w:r>
                </w:p>
              </w:tc>
              <w:tc>
                <w:tcPr>
                  <w:tcW w:w="4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70C5" w:rsidRPr="00056684" w:rsidRDefault="002870C5" w:rsidP="00056684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6684">
                    <w:rPr>
                      <w:rFonts w:ascii="Times New Roman" w:hAnsi="Times New Roman"/>
                      <w:sz w:val="24"/>
                      <w:szCs w:val="24"/>
                    </w:rPr>
                    <w:t>2. Вставь пропущенное число:</w:t>
                  </w:r>
                </w:p>
                <w:p w:rsidR="002870C5" w:rsidRPr="00056684" w:rsidRDefault="002870C5" w:rsidP="00056684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870C5" w:rsidRPr="00056684" w:rsidRDefault="002870C5" w:rsidP="00056684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6684">
                    <w:rPr>
                      <w:rFonts w:ascii="Times New Roman" w:hAnsi="Times New Roman"/>
                      <w:sz w:val="24"/>
                      <w:szCs w:val="24"/>
                    </w:rPr>
                    <w:t>54 ∙ ⁮ = 540             ⁮ ∙ 3 = 300</w:t>
                  </w:r>
                </w:p>
                <w:p w:rsidR="002870C5" w:rsidRPr="00056684" w:rsidRDefault="002870C5" w:rsidP="00056684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6684">
                    <w:rPr>
                      <w:rFonts w:ascii="Times New Roman" w:hAnsi="Times New Roman"/>
                      <w:sz w:val="24"/>
                      <w:szCs w:val="24"/>
                    </w:rPr>
                    <w:t>23 ∙ ⁮ = 230             ⁮ ∙ 7 = 700</w:t>
                  </w:r>
                </w:p>
                <w:p w:rsidR="002870C5" w:rsidRPr="00056684" w:rsidRDefault="002870C5" w:rsidP="00056684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870C5" w:rsidRPr="00056684" w:rsidTr="00C62103">
              <w:tc>
                <w:tcPr>
                  <w:tcW w:w="4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70C5" w:rsidRPr="00056684" w:rsidRDefault="002870C5" w:rsidP="00056684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6684">
                    <w:rPr>
                      <w:rFonts w:ascii="Times New Roman" w:hAnsi="Times New Roman"/>
                      <w:sz w:val="24"/>
                      <w:szCs w:val="24"/>
                    </w:rPr>
                    <w:t>3. Вставь пропущенное число:</w:t>
                  </w:r>
                </w:p>
                <w:p w:rsidR="002870C5" w:rsidRPr="00056684" w:rsidRDefault="002870C5" w:rsidP="00056684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870C5" w:rsidRPr="00056684" w:rsidRDefault="002870C5" w:rsidP="00056684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6684">
                    <w:rPr>
                      <w:rFonts w:ascii="Times New Roman" w:hAnsi="Times New Roman"/>
                      <w:sz w:val="24"/>
                      <w:szCs w:val="24"/>
                    </w:rPr>
                    <w:t>61 ∙ ⁮ = 610             ⁮ ∙ 9 = 900</w:t>
                  </w:r>
                </w:p>
                <w:p w:rsidR="002870C5" w:rsidRPr="00056684" w:rsidRDefault="002870C5" w:rsidP="00056684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6684">
                    <w:rPr>
                      <w:rFonts w:ascii="Times New Roman" w:hAnsi="Times New Roman"/>
                      <w:sz w:val="24"/>
                      <w:szCs w:val="24"/>
                    </w:rPr>
                    <w:t>35 ∙ ⁮ = 350             ⁮ ∙ 2 = 2</w:t>
                  </w:r>
                </w:p>
              </w:tc>
              <w:tc>
                <w:tcPr>
                  <w:tcW w:w="4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70C5" w:rsidRPr="00056684" w:rsidRDefault="002870C5" w:rsidP="00056684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6684">
                    <w:rPr>
                      <w:rFonts w:ascii="Times New Roman" w:hAnsi="Times New Roman"/>
                      <w:sz w:val="24"/>
                      <w:szCs w:val="24"/>
                    </w:rPr>
                    <w:t>4. Вставь пропущенное число:</w:t>
                  </w:r>
                </w:p>
                <w:p w:rsidR="002870C5" w:rsidRPr="00056684" w:rsidRDefault="002870C5" w:rsidP="00056684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870C5" w:rsidRPr="00056684" w:rsidRDefault="002870C5" w:rsidP="00056684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6684">
                    <w:rPr>
                      <w:rFonts w:ascii="Times New Roman" w:hAnsi="Times New Roman"/>
                      <w:sz w:val="24"/>
                      <w:szCs w:val="24"/>
                    </w:rPr>
                    <w:t>69 ∙ ⁮ = 690             ⁮ ∙ 5 = 500</w:t>
                  </w:r>
                </w:p>
                <w:p w:rsidR="002870C5" w:rsidRPr="00056684" w:rsidRDefault="002870C5" w:rsidP="00056684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6684">
                    <w:rPr>
                      <w:rFonts w:ascii="Times New Roman" w:hAnsi="Times New Roman"/>
                      <w:sz w:val="24"/>
                      <w:szCs w:val="24"/>
                    </w:rPr>
                    <w:t>24 ∙ ⁮ = 240             ⁮ ∙ 3 = 300</w:t>
                  </w:r>
                </w:p>
                <w:p w:rsidR="002870C5" w:rsidRPr="00056684" w:rsidRDefault="002870C5" w:rsidP="00056684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2870C5" w:rsidRPr="00056684" w:rsidRDefault="002870C5" w:rsidP="00056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684">
              <w:rPr>
                <w:rFonts w:ascii="Times New Roman" w:hAnsi="Times New Roman"/>
                <w:sz w:val="24"/>
                <w:szCs w:val="24"/>
              </w:rPr>
              <w:t>2) Назовите тему нашего урока.  «Умножение на 10, 100». (2 слайд)</w:t>
            </w:r>
          </w:p>
          <w:p w:rsidR="002870C5" w:rsidRPr="00056684" w:rsidRDefault="002870C5" w:rsidP="00056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684">
              <w:rPr>
                <w:rFonts w:ascii="Times New Roman" w:hAnsi="Times New Roman"/>
                <w:sz w:val="24"/>
                <w:szCs w:val="24"/>
              </w:rPr>
              <w:t xml:space="preserve">Чему бы вы хотели научиться на этом уроке? Какие цели поставим  перед собой? </w:t>
            </w:r>
          </w:p>
        </w:tc>
        <w:tc>
          <w:tcPr>
            <w:tcW w:w="1851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</w:tcPr>
          <w:p w:rsidR="002870C5" w:rsidRPr="00115013" w:rsidRDefault="002870C5" w:rsidP="00115013">
            <w:pPr>
              <w:shd w:val="clear" w:color="auto" w:fill="FFFFFF"/>
              <w:spacing w:after="0" w:line="240" w:lineRule="auto"/>
              <w:ind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sz w:val="20"/>
                <w:szCs w:val="20"/>
              </w:rPr>
              <w:t>адекватно воспринимать оценку учителя, контроль и оценка прогнозирования.</w:t>
            </w:r>
          </w:p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1501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уметь 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формиро</w:t>
            </w:r>
            <w:r w:rsidRPr="00115013">
              <w:rPr>
                <w:rFonts w:ascii="Times New Roman" w:hAnsi="Times New Roman"/>
                <w:sz w:val="20"/>
                <w:szCs w:val="20"/>
              </w:rPr>
              <w:softHyphen/>
              <w:t xml:space="preserve">вать коммуникативно-речевые действия, направленные на учет позиции собеседника (вслух говорит один, а другие внимательно </w:t>
            </w:r>
            <w:r w:rsidRPr="00115013">
              <w:rPr>
                <w:rFonts w:ascii="Times New Roman" w:hAnsi="Times New Roman"/>
                <w:spacing w:val="-2"/>
                <w:sz w:val="20"/>
                <w:szCs w:val="20"/>
              </w:rPr>
              <w:t>слушают), конструктивные способы взаимо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действия с окружающими.</w:t>
            </w:r>
          </w:p>
        </w:tc>
      </w:tr>
      <w:tr w:rsidR="002870C5" w:rsidRPr="00115013" w:rsidTr="008459AD">
        <w:tc>
          <w:tcPr>
            <w:tcW w:w="2088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Планирование учебной деятельности.</w:t>
            </w:r>
          </w:p>
        </w:tc>
        <w:tc>
          <w:tcPr>
            <w:tcW w:w="7150" w:type="dxa"/>
          </w:tcPr>
          <w:p w:rsidR="002870C5" w:rsidRPr="00056684" w:rsidRDefault="002870C5" w:rsidP="00056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684">
              <w:rPr>
                <w:rFonts w:ascii="Times New Roman" w:hAnsi="Times New Roman"/>
                <w:sz w:val="24"/>
                <w:szCs w:val="24"/>
              </w:rPr>
              <w:t>-Как вы предлагаете построить наш урок, чтобы достичь поставленных целей? Как бы вы хотели организовать нашу деятельность?</w:t>
            </w:r>
          </w:p>
          <w:p w:rsidR="002870C5" w:rsidRPr="00F03660" w:rsidRDefault="002870C5" w:rsidP="00056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684"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i1025" type="#_x0000_t75" style="width:78.75pt;height:1in;visibility:visible">
                  <v:imagedata r:id="rId5" o:title=""/>
                </v:shape>
              </w:pict>
            </w:r>
            <w:r w:rsidRPr="00056684">
              <w:rPr>
                <w:rFonts w:ascii="Times New Roman" w:hAnsi="Times New Roman"/>
                <w:sz w:val="24"/>
                <w:szCs w:val="24"/>
              </w:rPr>
              <w:t>-решаем проблемные вопросы</w:t>
            </w:r>
            <w:r w:rsidRPr="00056684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Рисунок 1" o:spid="_x0000_i1026" type="#_x0000_t75" alt="см" style="width:75pt;height:72.75pt;visibility:visible">
                  <v:imagedata r:id="rId6" o:title=""/>
                </v:shape>
              </w:pict>
            </w:r>
            <w:r w:rsidRPr="0005668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 </w:t>
            </w:r>
            <w:r w:rsidRPr="00056684">
              <w:rPr>
                <w:rFonts w:ascii="Times New Roman" w:hAnsi="Times New Roman"/>
                <w:sz w:val="24"/>
                <w:szCs w:val="24"/>
              </w:rPr>
              <w:t>работаем в  тетради</w:t>
            </w:r>
          </w:p>
          <w:p w:rsidR="002870C5" w:rsidRPr="00F03660" w:rsidRDefault="002870C5" w:rsidP="00056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684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Рисунок 10" o:spid="_x0000_i1027" type="#_x0000_t75" style="width:88.5pt;height:83.25pt;visibility:visible">
                  <v:imagedata r:id="rId7" o:title=""/>
                </v:shape>
              </w:pict>
            </w:r>
            <w:r w:rsidRPr="0005668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 </w:t>
            </w:r>
            <w:r w:rsidRPr="00056684">
              <w:rPr>
                <w:rFonts w:ascii="Times New Roman" w:hAnsi="Times New Roman"/>
                <w:sz w:val="24"/>
                <w:szCs w:val="24"/>
              </w:rPr>
              <w:t>работаем с учебником</w:t>
            </w:r>
            <w:r w:rsidRPr="00056684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Рисунок 7" o:spid="_x0000_i1028" type="#_x0000_t75" alt="Smiles.jpg" style="width:85.5pt;height:85.5pt;visibility:visible">
                  <v:imagedata r:id="rId8" o:title=""/>
                </v:shape>
              </w:pict>
            </w:r>
            <w:r w:rsidRPr="0005668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- </w:t>
            </w:r>
            <w:r w:rsidRPr="00056684">
              <w:rPr>
                <w:rFonts w:ascii="Times New Roman" w:hAnsi="Times New Roman"/>
                <w:sz w:val="24"/>
                <w:szCs w:val="24"/>
              </w:rPr>
              <w:t>работаем в группе</w:t>
            </w:r>
          </w:p>
          <w:p w:rsidR="002870C5" w:rsidRPr="00056684" w:rsidRDefault="002870C5" w:rsidP="00056684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56684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i1029" type="#_x0000_t75" style="width:82.5pt;height:59.25pt;visibility:visible">
                  <v:imagedata r:id="rId9" o:title=""/>
                </v:shape>
              </w:pict>
            </w:r>
            <w:r w:rsidRPr="0005668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- </w:t>
            </w:r>
            <w:r w:rsidRPr="00056684">
              <w:rPr>
                <w:rFonts w:ascii="Times New Roman" w:hAnsi="Times New Roman"/>
                <w:sz w:val="24"/>
                <w:szCs w:val="24"/>
              </w:rPr>
              <w:t>проводим рефлексию</w:t>
            </w:r>
          </w:p>
        </w:tc>
        <w:tc>
          <w:tcPr>
            <w:tcW w:w="1851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</w:tcPr>
          <w:p w:rsidR="002870C5" w:rsidRPr="00115013" w:rsidRDefault="002870C5" w:rsidP="00115013">
            <w:pPr>
              <w:shd w:val="clear" w:color="auto" w:fill="FFFFFF"/>
              <w:spacing w:after="0" w:line="240" w:lineRule="auto"/>
              <w:ind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18"/>
                <w:szCs w:val="18"/>
              </w:rPr>
              <w:t>Личностные</w:t>
            </w:r>
            <w:r w:rsidRPr="00115013">
              <w:rPr>
                <w:rFonts w:ascii="Times New Roman" w:hAnsi="Times New Roman"/>
                <w:sz w:val="18"/>
                <w:szCs w:val="18"/>
              </w:rPr>
              <w:t>: высказывать свою точку зрения на обсуждаемые вопросы,</w:t>
            </w: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 Познавательные: 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общеучебные умения структурировать знания, контроль и оценка процесса деятельности.</w:t>
            </w:r>
          </w:p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целеполагание как постановка учебной задачи; принимать и сохранять учебную задачу, планировать свое действие.</w:t>
            </w:r>
          </w:p>
        </w:tc>
      </w:tr>
      <w:tr w:rsidR="002870C5" w:rsidRPr="00115013" w:rsidTr="008459AD">
        <w:tc>
          <w:tcPr>
            <w:tcW w:w="2088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Актуализация опорных знаний.</w:t>
            </w:r>
          </w:p>
        </w:tc>
        <w:tc>
          <w:tcPr>
            <w:tcW w:w="7150" w:type="dxa"/>
          </w:tcPr>
          <w:p w:rsidR="002870C5" w:rsidRPr="00F03660" w:rsidRDefault="002870C5" w:rsidP="00F03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>1) Реши с устным объяснением: (3 слайд)</w:t>
            </w:r>
          </w:p>
          <w:p w:rsidR="002870C5" w:rsidRPr="00F03660" w:rsidRDefault="002870C5" w:rsidP="00F03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 xml:space="preserve">    10 ∙ 8 =                    90 : 9 =                      100 ∙ 5 =</w:t>
            </w:r>
          </w:p>
          <w:p w:rsidR="002870C5" w:rsidRPr="00F03660" w:rsidRDefault="002870C5" w:rsidP="00F03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 xml:space="preserve">    10 ∙ 4 =                    40 : 2 =                      100 ∙ 9 =</w:t>
            </w:r>
          </w:p>
          <w:p w:rsidR="002870C5" w:rsidRPr="00F03660" w:rsidRDefault="002870C5" w:rsidP="00F03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 xml:space="preserve">    10 ∙ 7 =                    80 : 8 =                      100 ∙ 6 =</w:t>
            </w:r>
          </w:p>
          <w:p w:rsidR="002870C5" w:rsidRPr="00F03660" w:rsidRDefault="002870C5" w:rsidP="00F03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>- Вспомни правило умножения на 10 и на 100.</w:t>
            </w:r>
          </w:p>
          <w:p w:rsidR="002870C5" w:rsidRPr="00F03660" w:rsidRDefault="002870C5" w:rsidP="00F03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>- У кого возникли трудности? Как исправить ситуацию?  Пока не ликвидируете пробелы в знаниях, будете ошибаться.</w:t>
            </w:r>
          </w:p>
          <w:p w:rsidR="002870C5" w:rsidRPr="00F03660" w:rsidRDefault="002870C5" w:rsidP="00F03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>2) Составь примеры в тетради  по данному образцу. Поработайте в парах. Каждый столбик записывая по рядам. (слайд4)</w:t>
            </w:r>
          </w:p>
          <w:p w:rsidR="002870C5" w:rsidRPr="00F03660" w:rsidRDefault="002870C5" w:rsidP="00F03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 xml:space="preserve">   10 ∙ 4 = 40            30 ∙ 3 =                   40 ∙ 2 =                         50 ∙ 2 = </w:t>
            </w:r>
          </w:p>
          <w:p w:rsidR="002870C5" w:rsidRPr="00F03660" w:rsidRDefault="002870C5" w:rsidP="00F03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 xml:space="preserve">   4 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 = 40     </w:t>
            </w:r>
            <w:r w:rsidRPr="00F03660">
              <w:rPr>
                <w:rFonts w:ascii="Times New Roman" w:hAnsi="Times New Roman"/>
                <w:sz w:val="24"/>
                <w:szCs w:val="24"/>
              </w:rPr>
              <w:t>__________              ___________              __________</w:t>
            </w:r>
          </w:p>
          <w:p w:rsidR="002870C5" w:rsidRPr="00F03660" w:rsidRDefault="002870C5" w:rsidP="00F03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40 : 4 = 10     </w:t>
            </w:r>
            <w:r w:rsidRPr="00F03660">
              <w:rPr>
                <w:rFonts w:ascii="Times New Roman" w:hAnsi="Times New Roman"/>
                <w:sz w:val="24"/>
                <w:szCs w:val="24"/>
              </w:rPr>
              <w:t>__________              ___________              __________</w:t>
            </w:r>
          </w:p>
          <w:p w:rsidR="002870C5" w:rsidRPr="00F03660" w:rsidRDefault="002870C5" w:rsidP="00F03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40 : 10 = 4     </w:t>
            </w:r>
            <w:r w:rsidRPr="00F03660">
              <w:rPr>
                <w:rFonts w:ascii="Times New Roman" w:hAnsi="Times New Roman"/>
                <w:sz w:val="24"/>
                <w:szCs w:val="24"/>
              </w:rPr>
              <w:t>__________              ___________              __________</w:t>
            </w:r>
          </w:p>
          <w:p w:rsidR="002870C5" w:rsidRPr="00F03660" w:rsidRDefault="002870C5" w:rsidP="00F03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>- Проверка по рядам.</w:t>
            </w:r>
          </w:p>
          <w:p w:rsidR="002870C5" w:rsidRPr="00F03660" w:rsidRDefault="002870C5" w:rsidP="00F03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>3) Игра Математические цепочки.</w:t>
            </w:r>
          </w:p>
          <w:p w:rsidR="002870C5" w:rsidRPr="00F03660" w:rsidRDefault="002870C5" w:rsidP="00F03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>-Сейчас я проверю, как вы умеете считать.</w:t>
            </w:r>
          </w:p>
          <w:p w:rsidR="002870C5" w:rsidRPr="00F03660" w:rsidRDefault="002870C5" w:rsidP="00F03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>200 + 400 – 180 – 400 ∙ 100 – 1000  = 1000</w:t>
            </w:r>
          </w:p>
          <w:p w:rsidR="002870C5" w:rsidRPr="00F03660" w:rsidRDefault="002870C5" w:rsidP="00F03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>56 ∙ 10 – 60 : 100 ∙ 9 ∙ 100 = 4500</w:t>
            </w:r>
          </w:p>
        </w:tc>
        <w:tc>
          <w:tcPr>
            <w:tcW w:w="1851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знаково-символические, моделирование, построение логической цепи рассуждения и тд.</w:t>
            </w:r>
          </w:p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оценивание усваемого содержания, исходя из личностных ценностей.</w:t>
            </w:r>
          </w:p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Коммуникативные: 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постановка вопросов, инициативное сотрудничество.</w:t>
            </w:r>
          </w:p>
          <w:p w:rsidR="002870C5" w:rsidRPr="00115013" w:rsidRDefault="002870C5" w:rsidP="00115013">
            <w:pPr>
              <w:shd w:val="clear" w:color="auto" w:fill="FFFFFF"/>
              <w:spacing w:after="0" w:line="240" w:lineRule="auto"/>
              <w:ind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эталоном.</w:t>
            </w:r>
          </w:p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70C5" w:rsidRPr="00115013" w:rsidTr="008459AD">
        <w:tc>
          <w:tcPr>
            <w:tcW w:w="2088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5.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Работа по теме урока.</w:t>
            </w:r>
          </w:p>
        </w:tc>
        <w:tc>
          <w:tcPr>
            <w:tcW w:w="7150" w:type="dxa"/>
          </w:tcPr>
          <w:p w:rsidR="002870C5" w:rsidRPr="00F03660" w:rsidRDefault="002870C5" w:rsidP="00F03660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>№379 с. 96 (фронтально)</w:t>
            </w:r>
          </w:p>
          <w:p w:rsidR="002870C5" w:rsidRPr="00F03660" w:rsidRDefault="002870C5" w:rsidP="00F03660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>Решение задач: (дифференцированная работа, по одному на обратной стороне доски) (5 слайд)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481"/>
              <w:gridCol w:w="3443"/>
            </w:tblGrid>
            <w:tr w:rsidR="002870C5" w:rsidRPr="00F03660" w:rsidTr="00C62103">
              <w:tc>
                <w:tcPr>
                  <w:tcW w:w="4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70C5" w:rsidRPr="00F03660" w:rsidRDefault="002870C5" w:rsidP="00F03660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03660">
                    <w:rPr>
                      <w:rFonts w:ascii="Times New Roman" w:hAnsi="Times New Roman"/>
                      <w:sz w:val="24"/>
                      <w:szCs w:val="24"/>
                    </w:rPr>
                    <w:t>Задача</w:t>
                  </w:r>
                </w:p>
                <w:p w:rsidR="002870C5" w:rsidRPr="00F03660" w:rsidRDefault="002870C5" w:rsidP="00F03660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03660">
                    <w:rPr>
                      <w:rFonts w:ascii="Times New Roman" w:hAnsi="Times New Roman"/>
                      <w:sz w:val="24"/>
                      <w:szCs w:val="24"/>
                    </w:rPr>
                    <w:t>60 чашек упаковали в коробки, по 6 чашек в каждую. Сколько получилось коробок с чашками?</w:t>
                  </w:r>
                </w:p>
              </w:tc>
              <w:tc>
                <w:tcPr>
                  <w:tcW w:w="4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70C5" w:rsidRPr="00F03660" w:rsidRDefault="002870C5" w:rsidP="00F03660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03660">
                    <w:rPr>
                      <w:rFonts w:ascii="Times New Roman" w:hAnsi="Times New Roman"/>
                      <w:sz w:val="24"/>
                      <w:szCs w:val="24"/>
                    </w:rPr>
                    <w:t>*Задача</w:t>
                  </w:r>
                </w:p>
                <w:p w:rsidR="002870C5" w:rsidRPr="00F03660" w:rsidRDefault="002870C5" w:rsidP="00F03660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03660">
                    <w:rPr>
                      <w:rFonts w:ascii="Times New Roman" w:hAnsi="Times New Roman"/>
                      <w:sz w:val="24"/>
                      <w:szCs w:val="24"/>
                    </w:rPr>
                    <w:t>70 штук яиц разложили в 7 коробок поровну. Сколько яиц в 5 таких коробках?</w:t>
                  </w:r>
                </w:p>
              </w:tc>
            </w:tr>
          </w:tbl>
          <w:p w:rsidR="002870C5" w:rsidRPr="00F03660" w:rsidRDefault="002870C5" w:rsidP="00F03660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>Физминутка «Буги-Вуги». (6 слайд)</w:t>
            </w:r>
          </w:p>
        </w:tc>
        <w:tc>
          <w:tcPr>
            <w:tcW w:w="1851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контроль и коррекция в форме сравнения способа действия и его результата с заданным эталоном;</w:t>
            </w:r>
          </w:p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Познавательные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11501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общеучебные 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- осмысливание процесса общения как способа получения и передачи информации; последовательное и логичное рассказывание о событии, явлении, формулирование ответов на вопросы.</w:t>
            </w:r>
          </w:p>
        </w:tc>
      </w:tr>
      <w:tr w:rsidR="002870C5" w:rsidRPr="00115013" w:rsidTr="008459AD">
        <w:tc>
          <w:tcPr>
            <w:tcW w:w="2088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6.Применение знаний и умений в новой ситуации </w:t>
            </w:r>
          </w:p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50" w:type="dxa"/>
          </w:tcPr>
          <w:p w:rsidR="002870C5" w:rsidRPr="008459AD" w:rsidRDefault="002870C5" w:rsidP="00845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>№ 388 с.97 (работа с геометрическим материалом).</w:t>
            </w:r>
          </w:p>
        </w:tc>
        <w:tc>
          <w:tcPr>
            <w:tcW w:w="1851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поиск и выделение необходимой информации, смысловое чтение, построение логической цепи рассуждения.</w:t>
            </w:r>
          </w:p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Регулятивные: 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осознание того, что уже усвоено и что ещё подлежит усвоению, планировать свое действие.</w:t>
            </w:r>
          </w:p>
        </w:tc>
      </w:tr>
      <w:tr w:rsidR="002870C5" w:rsidRPr="00115013" w:rsidTr="008459AD">
        <w:tc>
          <w:tcPr>
            <w:tcW w:w="2088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7.Контроль усвоения, обсуждение допущенных ошибок и их коррекция</w:t>
            </w:r>
          </w:p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50" w:type="dxa"/>
          </w:tcPr>
          <w:p w:rsidR="002870C5" w:rsidRPr="00F03660" w:rsidRDefault="002870C5" w:rsidP="00F03660">
            <w:pPr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>Работа в тетрадях на печатной основе с.13.</w:t>
            </w:r>
          </w:p>
          <w:p w:rsidR="002870C5" w:rsidRPr="00F03660" w:rsidRDefault="002870C5" w:rsidP="00F03660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 xml:space="preserve">№ 41 и 42     </w:t>
            </w:r>
          </w:p>
        </w:tc>
        <w:tc>
          <w:tcPr>
            <w:tcW w:w="1851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Регулятивные: 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внесение необходимых дополнений и корректив  в план и способ действия в случае расхождения с эталоном.</w:t>
            </w:r>
          </w:p>
        </w:tc>
      </w:tr>
      <w:tr w:rsidR="002870C5" w:rsidRPr="00115013" w:rsidTr="008459AD">
        <w:tc>
          <w:tcPr>
            <w:tcW w:w="2088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8. Информация о домашнем задании, инструктаж по его выполнению</w:t>
            </w:r>
          </w:p>
        </w:tc>
        <w:tc>
          <w:tcPr>
            <w:tcW w:w="7150" w:type="dxa"/>
          </w:tcPr>
          <w:p w:rsidR="002870C5" w:rsidRPr="00F03660" w:rsidRDefault="002870C5" w:rsidP="00F03660">
            <w:pPr>
              <w:spacing w:line="270" w:lineRule="atLeast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>Д/з: №383 с.97, *№387 (7 слайд)</w:t>
            </w:r>
          </w:p>
          <w:p w:rsidR="002870C5" w:rsidRPr="00F03660" w:rsidRDefault="002870C5" w:rsidP="00E80C46">
            <w:pPr>
              <w:spacing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Регулятивные: 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волевая саморегуляция. </w:t>
            </w: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поиск и выделение необходимой информации для выполнения заданий.</w:t>
            </w:r>
          </w:p>
        </w:tc>
      </w:tr>
      <w:tr w:rsidR="002870C5" w:rsidRPr="00115013" w:rsidTr="008459AD">
        <w:tc>
          <w:tcPr>
            <w:tcW w:w="2088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9. Анализ  и формулирование выводов  по изученному материалу Рефлексия</w:t>
            </w:r>
          </w:p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50" w:type="dxa"/>
          </w:tcPr>
          <w:p w:rsidR="002870C5" w:rsidRPr="00F03660" w:rsidRDefault="002870C5" w:rsidP="00F03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>-Как вы думаете, достигли ли мы поставленных целей?</w:t>
            </w:r>
          </w:p>
          <w:p w:rsidR="002870C5" w:rsidRPr="00F03660" w:rsidRDefault="002870C5" w:rsidP="00F03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>-С какими новыми знаниями вы уходите с этого урока?</w:t>
            </w:r>
          </w:p>
          <w:p w:rsidR="002870C5" w:rsidRPr="00F03660" w:rsidRDefault="002870C5" w:rsidP="00F03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660">
              <w:rPr>
                <w:rFonts w:ascii="Times New Roman" w:hAnsi="Times New Roman"/>
                <w:sz w:val="24"/>
                <w:szCs w:val="24"/>
              </w:rPr>
              <w:t>Оцените свою деятельность. Лист самооценки.</w:t>
            </w:r>
          </w:p>
          <w:p w:rsidR="002870C5" w:rsidRPr="00F03660" w:rsidRDefault="002870C5" w:rsidP="00F0366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3660">
              <w:rPr>
                <w:rFonts w:ascii="Times New Roman" w:hAnsi="Times New Roman"/>
                <w:b/>
                <w:sz w:val="24"/>
                <w:szCs w:val="24"/>
              </w:rPr>
              <w:t>Рефлексия «Лист самооценки»</w:t>
            </w:r>
          </w:p>
        </w:tc>
        <w:tc>
          <w:tcPr>
            <w:tcW w:w="1851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</w:tcPr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Регулятивные: 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волевая саморегуляция, осознание того, что уже усвоено и что ещё подлежит усвоению.</w:t>
            </w:r>
          </w:p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Познавательные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:</w:t>
            </w: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 о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ценка процесса и результатов деятельности.</w:t>
            </w:r>
          </w:p>
          <w:p w:rsidR="002870C5" w:rsidRPr="00115013" w:rsidRDefault="002870C5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Коммуникативные: 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умение выражать свои мысли, оценивание качества своей  и общей учебной деятельности .</w:t>
            </w:r>
          </w:p>
        </w:tc>
      </w:tr>
    </w:tbl>
    <w:p w:rsidR="002870C5" w:rsidRDefault="002870C5" w:rsidP="00B5085F"/>
    <w:p w:rsidR="002870C5" w:rsidRDefault="002870C5"/>
    <w:sectPr w:rsidR="002870C5" w:rsidSect="00B5085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AF6E1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8FA2C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42CAD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BBCE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8ACEC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68412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C200C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EFCCF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563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BA09E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E307F7"/>
    <w:multiLevelType w:val="hybridMultilevel"/>
    <w:tmpl w:val="2E388A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0163AAE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D35586B"/>
    <w:multiLevelType w:val="hybridMultilevel"/>
    <w:tmpl w:val="2DB85E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085F"/>
    <w:rsid w:val="00056684"/>
    <w:rsid w:val="00115013"/>
    <w:rsid w:val="002870C5"/>
    <w:rsid w:val="00307890"/>
    <w:rsid w:val="0034628B"/>
    <w:rsid w:val="00392DAB"/>
    <w:rsid w:val="008459AD"/>
    <w:rsid w:val="00892B68"/>
    <w:rsid w:val="00992654"/>
    <w:rsid w:val="009A0D34"/>
    <w:rsid w:val="009B2B4B"/>
    <w:rsid w:val="00A35DA6"/>
    <w:rsid w:val="00B5085F"/>
    <w:rsid w:val="00C4144F"/>
    <w:rsid w:val="00C62103"/>
    <w:rsid w:val="00D1527D"/>
    <w:rsid w:val="00E80C46"/>
    <w:rsid w:val="00F03660"/>
    <w:rsid w:val="00FF0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85F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5085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5</Pages>
  <Words>1065</Words>
  <Characters>6072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SamLab.ws</cp:lastModifiedBy>
  <cp:revision>4</cp:revision>
  <dcterms:created xsi:type="dcterms:W3CDTF">2012-11-29T05:26:00Z</dcterms:created>
  <dcterms:modified xsi:type="dcterms:W3CDTF">2015-01-25T07:46:00Z</dcterms:modified>
</cp:coreProperties>
</file>